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D56BA2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38100" r="38100" b="3810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646F6F" w:rsidP="00646F6F">
            <w:pPr>
              <w:pStyle w:val="ComponenteCurricular"/>
            </w:pPr>
            <w:r>
              <w:t>Componente Curricular: Redes, Protocolos e</w:t>
            </w:r>
            <w:r w:rsidRPr="00646F6F">
              <w:t xml:space="preserve"> Segurança </w:t>
            </w:r>
            <w:r>
              <w:t>d</w:t>
            </w:r>
            <w:r w:rsidRPr="00646F6F">
              <w:t xml:space="preserve">a </w:t>
            </w:r>
            <w:proofErr w:type="gramStart"/>
            <w:r w:rsidRPr="00646F6F">
              <w:t>Informação</w:t>
            </w:r>
            <w:proofErr w:type="gramEnd"/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Default="005D72B5" w:rsidP="00646F6F">
            <w:pPr>
              <w:pStyle w:val="TextoNormal"/>
              <w:tabs>
                <w:tab w:val="left" w:pos="2230"/>
              </w:tabs>
            </w:pPr>
            <w:proofErr w:type="gramStart"/>
            <w:r w:rsidRPr="00370CC5">
              <w:t>Professor(</w:t>
            </w:r>
            <w:proofErr w:type="gramEnd"/>
            <w:r w:rsidRPr="00370CC5">
              <w:t xml:space="preserve">es): </w:t>
            </w:r>
            <w:r w:rsidRPr="00370CC5">
              <w:tab/>
            </w:r>
            <w:r w:rsidR="00646F6F">
              <w:t xml:space="preserve">Luis Paulo </w:t>
            </w:r>
            <w:proofErr w:type="spellStart"/>
            <w:r w:rsidR="00646F6F">
              <w:t>Fagiolo</w:t>
            </w:r>
            <w:proofErr w:type="spellEnd"/>
            <w:r w:rsidR="00646F6F">
              <w:t xml:space="preserve"> Augusto</w:t>
            </w:r>
          </w:p>
          <w:p w:rsidR="00646F6F" w:rsidRPr="00370CC5" w:rsidRDefault="00646F6F" w:rsidP="00646F6F">
            <w:pPr>
              <w:pStyle w:val="TextoNormal"/>
              <w:tabs>
                <w:tab w:val="left" w:pos="2230"/>
              </w:tabs>
            </w:pPr>
            <w:r>
              <w:tab/>
              <w:t>Ronaldo Luis de Paula</w:t>
            </w: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proofErr w:type="gramStart"/>
            <w:r w:rsidRPr="00572234">
              <w:rPr>
                <w:rStyle w:val="Refdenotaderodap"/>
              </w:rPr>
              <w:footnoteReference w:id="1"/>
            </w:r>
            <w:proofErr w:type="gramEnd"/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646F6F" w:rsidRDefault="00646F6F" w:rsidP="00646F6F">
            <w:pPr>
              <w:pStyle w:val="CorpoTab1"/>
              <w:numPr>
                <w:ilvl w:val="0"/>
                <w:numId w:val="0"/>
              </w:numPr>
              <w:ind w:left="284" w:hanging="284"/>
            </w:pPr>
            <w:r w:rsidRPr="00646F6F">
              <w:rPr>
                <w:u w:val="single"/>
              </w:rPr>
              <w:t>Atribuições</w:t>
            </w:r>
            <w:r>
              <w:t>:</w:t>
            </w:r>
          </w:p>
          <w:p w:rsidR="00646F6F" w:rsidRDefault="00646F6F" w:rsidP="00646F6F">
            <w:pPr>
              <w:pStyle w:val="CorpoTab1"/>
            </w:pPr>
            <w:r>
              <w:t xml:space="preserve">Analisar estrutura necessária de rede e comunicação de dados. </w:t>
            </w:r>
          </w:p>
          <w:p w:rsidR="00646F6F" w:rsidRDefault="00646F6F" w:rsidP="00646F6F">
            <w:pPr>
              <w:pStyle w:val="CorpoTab1"/>
              <w:numPr>
                <w:ilvl w:val="0"/>
                <w:numId w:val="0"/>
              </w:numPr>
            </w:pPr>
            <w:r w:rsidRPr="00646F6F">
              <w:rPr>
                <w:u w:val="single"/>
              </w:rPr>
              <w:t>Atividades</w:t>
            </w:r>
            <w:r>
              <w:t>:</w:t>
            </w:r>
          </w:p>
          <w:p w:rsidR="00646F6F" w:rsidRPr="0088290F" w:rsidRDefault="00646F6F" w:rsidP="00646F6F">
            <w:pPr>
              <w:pStyle w:val="CorpoTab1"/>
            </w:pPr>
            <w:r>
              <w:t>Gerenciar equipamentos para redes</w:t>
            </w:r>
          </w:p>
        </w:tc>
      </w:tr>
    </w:tbl>
    <w:p w:rsidR="005D72B5" w:rsidRDefault="005D72B5" w:rsidP="0088290F">
      <w:pPr>
        <w:pStyle w:val="TextoNormal"/>
        <w:sectPr w:rsidR="005D72B5" w:rsidSect="0092011A">
          <w:footerReference w:type="default" r:id="rId9"/>
          <w:pgSz w:w="11906" w:h="16838" w:code="9"/>
          <w:pgMar w:top="1701" w:right="1701" w:bottom="1701" w:left="1701" w:header="851" w:footer="851" w:gutter="0"/>
          <w:pgNumType w:start="44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 xml:space="preserve">II – Competências, Habilidades e Bases Tecnológicas do Componente </w:t>
      </w:r>
      <w:proofErr w:type="gramStart"/>
      <w:r w:rsidRPr="00066B12">
        <w:t>Curricular</w:t>
      </w:r>
      <w:proofErr w:type="gramEnd"/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646F6F" w:rsidRPr="00646F6F">
        <w:t>REDES, PROTOCOLOS E SEGURANÇA DA INFORMAÇÃO</w:t>
      </w:r>
      <w:r>
        <w:tab/>
        <w:t>Mó</w:t>
      </w:r>
      <w:r w:rsidRPr="007C282D">
        <w:t xml:space="preserve">dulo: </w:t>
      </w:r>
      <w:proofErr w:type="gramStart"/>
      <w:r>
        <w:t>I</w:t>
      </w:r>
      <w:r w:rsidR="00502990">
        <w:t>II</w:t>
      </w:r>
      <w:proofErr w:type="gramEnd"/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646F6F" w:rsidRPr="00FB5E8E" w:rsidTr="004E7A36">
        <w:trPr>
          <w:trHeight w:val="5669"/>
        </w:trPr>
        <w:tc>
          <w:tcPr>
            <w:tcW w:w="4479" w:type="dxa"/>
          </w:tcPr>
          <w:p w:rsidR="00646F6F" w:rsidRPr="00EA78F6" w:rsidRDefault="00646F6F" w:rsidP="00EA78F6">
            <w:pPr>
              <w:pStyle w:val="CorpoTab2"/>
            </w:pPr>
            <w:proofErr w:type="gramStart"/>
            <w:r w:rsidRPr="00EA78F6">
              <w:t>1</w:t>
            </w:r>
            <w:proofErr w:type="gramEnd"/>
            <w:r w:rsidRPr="00EA78F6">
              <w:t xml:space="preserve">) </w:t>
            </w:r>
            <w:r w:rsidRPr="00EA78F6">
              <w:t>Analisar as características dos meios físicos disponíveis e as técnicas de transmissão de dados.</w:t>
            </w:r>
          </w:p>
          <w:p w:rsidR="00646F6F" w:rsidRPr="00EA78F6" w:rsidRDefault="00646F6F" w:rsidP="00EA78F6">
            <w:pPr>
              <w:pStyle w:val="CorpoTab2"/>
            </w:pPr>
            <w:proofErr w:type="gramStart"/>
            <w:r w:rsidRPr="00EA78F6">
              <w:t>2</w:t>
            </w:r>
            <w:proofErr w:type="gramEnd"/>
            <w:r w:rsidRPr="00EA78F6">
              <w:t xml:space="preserve">) </w:t>
            </w:r>
            <w:r w:rsidRPr="00EA78F6">
              <w:t>Identificar as arquiteturas de redes.</w:t>
            </w:r>
          </w:p>
          <w:p w:rsidR="00646F6F" w:rsidRPr="00EA78F6" w:rsidRDefault="00646F6F" w:rsidP="00EA78F6">
            <w:pPr>
              <w:pStyle w:val="CorpoTab2"/>
            </w:pPr>
            <w:proofErr w:type="gramStart"/>
            <w:r w:rsidRPr="00EA78F6">
              <w:t>3</w:t>
            </w:r>
            <w:proofErr w:type="gramEnd"/>
            <w:r w:rsidRPr="00EA78F6">
              <w:t xml:space="preserve">) </w:t>
            </w:r>
            <w:r w:rsidRPr="00EA78F6">
              <w:t>Identificar e analisar meios físicos, dispositivos e padrões de comunicação, reconhecendo as implicações de sua aplicação no ambiente de rede.</w:t>
            </w:r>
          </w:p>
          <w:p w:rsidR="00646F6F" w:rsidRPr="00EA78F6" w:rsidRDefault="00646F6F" w:rsidP="00EA78F6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 xml:space="preserve">) </w:t>
            </w:r>
            <w:r w:rsidRPr="00EA78F6">
              <w:t>Analisar serviços e funções de servidores de rede.</w:t>
            </w:r>
          </w:p>
          <w:p w:rsidR="00646F6F" w:rsidRPr="00EA78F6" w:rsidRDefault="00646F6F" w:rsidP="00EA78F6">
            <w:pPr>
              <w:pStyle w:val="CorpoTab2"/>
            </w:pPr>
            <w:proofErr w:type="gramStart"/>
            <w:r w:rsidRPr="00EA78F6">
              <w:t>5</w:t>
            </w:r>
            <w:proofErr w:type="gramEnd"/>
            <w:r w:rsidRPr="00EA78F6">
              <w:t>) Identificar os sistemas operacionais de redes, avaliando suas possibilidades em relação a serviços e restrições.</w:t>
            </w:r>
          </w:p>
        </w:tc>
        <w:tc>
          <w:tcPr>
            <w:tcW w:w="4479" w:type="dxa"/>
          </w:tcPr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1</w:t>
            </w:r>
            <w:proofErr w:type="gramEnd"/>
            <w:r w:rsidRPr="00EA78F6">
              <w:t xml:space="preserve">) </w:t>
            </w:r>
            <w:r w:rsidR="00646F6F" w:rsidRPr="00EA78F6">
              <w:t>Utilizar ferramentas de confecção de cabos de redes.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2</w:t>
            </w:r>
            <w:proofErr w:type="gramEnd"/>
            <w:r w:rsidRPr="00EA78F6">
              <w:t xml:space="preserve">) </w:t>
            </w:r>
            <w:r w:rsidR="00646F6F" w:rsidRPr="00EA78F6">
              <w:t>Fazer conexão de cabos a computadores e a equipamentos de rede segundo as diversas categorias de certificação.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3</w:t>
            </w:r>
            <w:proofErr w:type="gramEnd"/>
            <w:r w:rsidRPr="00EA78F6">
              <w:t xml:space="preserve">) </w:t>
            </w:r>
            <w:r w:rsidR="00646F6F" w:rsidRPr="00EA78F6">
              <w:t>Executar a configuração básica de equipamentos de comunicação, seguindo orientações dos manuais.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 xml:space="preserve">) </w:t>
            </w:r>
            <w:r w:rsidR="00646F6F" w:rsidRPr="00EA78F6">
              <w:t>Identificar e informar as necessidades dos usuários em relação à segurança da rede conforme as políticas de acesso do ambiente em uso.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5</w:t>
            </w:r>
            <w:proofErr w:type="gramEnd"/>
            <w:r w:rsidRPr="00EA78F6">
              <w:t xml:space="preserve">) </w:t>
            </w:r>
            <w:r w:rsidR="00646F6F" w:rsidRPr="00EA78F6">
              <w:t>Configurar softwares de rede.</w:t>
            </w:r>
          </w:p>
          <w:p w:rsidR="00646F6F" w:rsidRPr="00EA78F6" w:rsidRDefault="00646F6F" w:rsidP="00EA78F6">
            <w:pPr>
              <w:pStyle w:val="CorpoTab2"/>
            </w:pPr>
            <w:proofErr w:type="gramStart"/>
            <w:r w:rsidRPr="00EA78F6">
              <w:t>6</w:t>
            </w:r>
            <w:proofErr w:type="gramEnd"/>
            <w:r w:rsidR="00EA78F6" w:rsidRPr="00EA78F6">
              <w:t xml:space="preserve">) </w:t>
            </w:r>
            <w:r w:rsidRPr="00EA78F6">
              <w:t>Utilizar os recursos oferecidos pela rede atendendo especificações e necessidades dos usuários.</w:t>
            </w:r>
          </w:p>
          <w:p w:rsidR="00646F6F" w:rsidRPr="00EA78F6" w:rsidRDefault="00646F6F" w:rsidP="00EA78F6">
            <w:pPr>
              <w:pStyle w:val="CorpoTab2"/>
            </w:pPr>
            <w:proofErr w:type="gramStart"/>
            <w:r w:rsidRPr="00EA78F6">
              <w:t>7</w:t>
            </w:r>
            <w:proofErr w:type="gramEnd"/>
            <w:r w:rsidRPr="00EA78F6">
              <w:t xml:space="preserve">) </w:t>
            </w:r>
            <w:r w:rsidRPr="00EA78F6">
              <w:t>Utilizar computadores conectados em redes.</w:t>
            </w:r>
          </w:p>
        </w:tc>
        <w:tc>
          <w:tcPr>
            <w:tcW w:w="4479" w:type="dxa"/>
          </w:tcPr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1</w:t>
            </w:r>
            <w:proofErr w:type="gramEnd"/>
            <w:r w:rsidRPr="00EA78F6">
              <w:t xml:space="preserve">) </w:t>
            </w:r>
            <w:r w:rsidR="00646F6F" w:rsidRPr="00EA78F6">
              <w:t>Tipos de redes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2</w:t>
            </w:r>
            <w:proofErr w:type="gramEnd"/>
            <w:r w:rsidRPr="00EA78F6">
              <w:t xml:space="preserve">) </w:t>
            </w:r>
            <w:r w:rsidR="00646F6F" w:rsidRPr="00EA78F6">
              <w:t>Topologias de redes de computadores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3</w:t>
            </w:r>
            <w:proofErr w:type="gramEnd"/>
            <w:r w:rsidRPr="00EA78F6">
              <w:t xml:space="preserve">) </w:t>
            </w:r>
            <w:r w:rsidR="00646F6F" w:rsidRPr="00EA78F6">
              <w:t>Tipos de meios físicos utilizados na transmissão de dados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 xml:space="preserve">) </w:t>
            </w:r>
            <w:r w:rsidR="00646F6F" w:rsidRPr="00EA78F6">
              <w:t>Sistemas de Comunicação e meios de transmissão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5</w:t>
            </w:r>
            <w:proofErr w:type="gramEnd"/>
            <w:r w:rsidRPr="00EA78F6">
              <w:t xml:space="preserve">) </w:t>
            </w:r>
            <w:r w:rsidR="00646F6F" w:rsidRPr="00EA78F6">
              <w:t>Normas convenções instrumentos de aferição e certificação de cabos de rede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6</w:t>
            </w:r>
            <w:proofErr w:type="gramEnd"/>
            <w:r w:rsidRPr="00EA78F6">
              <w:t xml:space="preserve">) </w:t>
            </w:r>
            <w:r w:rsidR="00646F6F" w:rsidRPr="00EA78F6">
              <w:t>Modelos de referência de arquiteturas de redes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7</w:t>
            </w:r>
            <w:proofErr w:type="gramEnd"/>
            <w:r w:rsidRPr="00EA78F6">
              <w:t xml:space="preserve">) </w:t>
            </w:r>
            <w:r w:rsidR="00646F6F" w:rsidRPr="00EA78F6">
              <w:t>Cabeamento estruturado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8</w:t>
            </w:r>
            <w:proofErr w:type="gramEnd"/>
            <w:r w:rsidRPr="00EA78F6">
              <w:t xml:space="preserve">) </w:t>
            </w:r>
            <w:r w:rsidR="00646F6F" w:rsidRPr="00EA78F6">
              <w:t>Componentes de redes</w:t>
            </w:r>
          </w:p>
          <w:p w:rsidR="00646F6F" w:rsidRPr="00EA78F6" w:rsidRDefault="00EA78F6" w:rsidP="00EA78F6">
            <w:pPr>
              <w:pStyle w:val="CorpoTab2"/>
            </w:pPr>
            <w:r w:rsidRPr="00EA78F6">
              <w:t>9</w:t>
            </w:r>
            <w:r w:rsidRPr="00EA78F6">
              <w:t xml:space="preserve">) </w:t>
            </w:r>
            <w:proofErr w:type="spellStart"/>
            <w:r w:rsidR="00646F6F" w:rsidRPr="00EA78F6">
              <w:t>Padrões</w:t>
            </w:r>
            <w:proofErr w:type="spellEnd"/>
            <w:r w:rsidR="00646F6F" w:rsidRPr="00EA78F6">
              <w:t xml:space="preserve"> de </w:t>
            </w:r>
            <w:proofErr w:type="spellStart"/>
            <w:r w:rsidR="00646F6F" w:rsidRPr="00EA78F6">
              <w:t>redes</w:t>
            </w:r>
            <w:proofErr w:type="spellEnd"/>
            <w:r w:rsidR="00646F6F" w:rsidRPr="00EA78F6">
              <w:t>: ETHERNET, FAST-ETHERNET, ATM, FDDI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10</w:t>
            </w:r>
            <w:r w:rsidRPr="00EA78F6">
              <w:t>)</w:t>
            </w:r>
            <w:proofErr w:type="gramEnd"/>
            <w:r w:rsidRPr="00EA78F6">
              <w:t xml:space="preserve"> </w:t>
            </w:r>
            <w:r w:rsidR="00646F6F" w:rsidRPr="00EA78F6">
              <w:t>Protocolos de comunicação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11</w:t>
            </w:r>
            <w:r w:rsidRPr="00EA78F6">
              <w:t>)</w:t>
            </w:r>
            <w:proofErr w:type="gramEnd"/>
            <w:r w:rsidRPr="00EA78F6">
              <w:t xml:space="preserve"> </w:t>
            </w:r>
            <w:r w:rsidR="00646F6F" w:rsidRPr="00EA78F6">
              <w:t xml:space="preserve">Interconexão, endereçamento de redes e máscaras de </w:t>
            </w:r>
            <w:proofErr w:type="spellStart"/>
            <w:r w:rsidR="00646F6F" w:rsidRPr="00EA78F6">
              <w:t>sub-redes</w:t>
            </w:r>
            <w:proofErr w:type="spellEnd"/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12</w:t>
            </w:r>
            <w:r w:rsidRPr="00EA78F6">
              <w:t>)</w:t>
            </w:r>
            <w:proofErr w:type="gramEnd"/>
            <w:r w:rsidRPr="00EA78F6">
              <w:t xml:space="preserve"> </w:t>
            </w:r>
            <w:r w:rsidR="00646F6F" w:rsidRPr="00EA78F6">
              <w:t>Especificações e configurações de servidores de redes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13</w:t>
            </w:r>
            <w:r w:rsidRPr="00EA78F6">
              <w:t>)</w:t>
            </w:r>
            <w:proofErr w:type="gramEnd"/>
            <w:r w:rsidRPr="00EA78F6">
              <w:t xml:space="preserve"> </w:t>
            </w:r>
            <w:r w:rsidR="00646F6F" w:rsidRPr="00EA78F6">
              <w:t>Classificação de sistemas operacionais para redes e seus serviços</w:t>
            </w:r>
          </w:p>
          <w:p w:rsidR="00646F6F" w:rsidRPr="00EA78F6" w:rsidRDefault="00EA78F6" w:rsidP="00EA78F6">
            <w:pPr>
              <w:pStyle w:val="CorpoTab2"/>
            </w:pPr>
            <w:proofErr w:type="gramStart"/>
            <w:r w:rsidRPr="00EA78F6">
              <w:t>14</w:t>
            </w:r>
            <w:r w:rsidRPr="00EA78F6">
              <w:t>)</w:t>
            </w:r>
            <w:proofErr w:type="gramEnd"/>
            <w:r w:rsidRPr="00EA78F6">
              <w:t xml:space="preserve"> </w:t>
            </w:r>
            <w:r w:rsidR="00646F6F" w:rsidRPr="00EA78F6">
              <w:t xml:space="preserve">Configuração de aplicações de redes </w:t>
            </w:r>
          </w:p>
          <w:p w:rsidR="00646F6F" w:rsidRPr="00EA78F6" w:rsidRDefault="00646F6F" w:rsidP="00EA78F6">
            <w:pPr>
              <w:pStyle w:val="CorpoTab2"/>
            </w:pPr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646F6F" w:rsidRPr="00646F6F">
        <w:t>REDES, PROTOCOLOS E SEGURANÇA DA INFORMAÇÃO</w:t>
      </w:r>
      <w:r>
        <w:tab/>
        <w:t>Mó</w:t>
      </w:r>
      <w:r w:rsidRPr="007C282D">
        <w:t xml:space="preserve">dulo: </w:t>
      </w:r>
      <w:proofErr w:type="gramStart"/>
      <w:r>
        <w:t>I</w:t>
      </w:r>
      <w:r w:rsidR="00502990">
        <w:t>II</w:t>
      </w:r>
      <w:proofErr w:type="gramEnd"/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2E51A5" w:rsidRPr="00FB5E8E" w:rsidTr="0030671B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FB5E8E" w:rsidRDefault="0019758B" w:rsidP="0030671B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5" w:rsidRPr="00D31AE2" w:rsidRDefault="002E51A5" w:rsidP="0030671B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2</w:t>
            </w:r>
            <w:proofErr w:type="gramEnd"/>
          </w:p>
          <w:p w:rsidR="002E51A5" w:rsidRPr="00EA78F6" w:rsidRDefault="002E51A5" w:rsidP="00932662">
            <w:pPr>
              <w:pStyle w:val="CorpoTab2"/>
            </w:pPr>
            <w:proofErr w:type="gramStart"/>
            <w:r w:rsidRPr="00EA78F6">
              <w:t>1</w:t>
            </w:r>
            <w:proofErr w:type="gramEnd"/>
            <w:r w:rsidRPr="00EA78F6">
              <w:t>) Tipos de redes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Introdução a Rede de Computadores</w:t>
            </w:r>
          </w:p>
          <w:p w:rsidR="002E51A5" w:rsidRPr="002E51A5" w:rsidRDefault="002E51A5" w:rsidP="0030671B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 xml:space="preserve">Redes </w:t>
            </w:r>
            <w:proofErr w:type="gramStart"/>
            <w:r w:rsidRPr="002E51A5">
              <w:rPr>
                <w:sz w:val="18"/>
                <w:szCs w:val="20"/>
              </w:rPr>
              <w:t>Lan(</w:t>
            </w:r>
            <w:proofErr w:type="gramEnd"/>
            <w:r w:rsidRPr="002E51A5">
              <w:rPr>
                <w:sz w:val="18"/>
                <w:szCs w:val="20"/>
              </w:rPr>
              <w:t>ponto-a-ponto, Cliente/Servidor), MANS, WANS, Rede sem fio, Redes de Alta velocidade, Internet, intranet e extranet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Demonstração de Teoria; Aula Expositiva Dialogada.</w:t>
            </w:r>
          </w:p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1A5" w:rsidRPr="008C1667" w:rsidRDefault="002E51A5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26/07 a 09/08</w:t>
            </w:r>
          </w:p>
        </w:tc>
      </w:tr>
      <w:tr w:rsidR="002E51A5" w:rsidRPr="00FB5E8E" w:rsidTr="0030671B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FB5E8E" w:rsidRDefault="0019758B" w:rsidP="0030671B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5" w:rsidRPr="00D31AE2" w:rsidRDefault="002E51A5" w:rsidP="0030671B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2</w:t>
            </w:r>
            <w:proofErr w:type="gramEnd"/>
          </w:p>
          <w:p w:rsidR="002E51A5" w:rsidRPr="00EA78F6" w:rsidRDefault="002E51A5" w:rsidP="002E51A5">
            <w:pPr>
              <w:pStyle w:val="CorpoTab2"/>
            </w:pPr>
            <w:proofErr w:type="gramStart"/>
            <w:r w:rsidRPr="00EA78F6">
              <w:t>2</w:t>
            </w:r>
            <w:proofErr w:type="gramEnd"/>
            <w:r w:rsidRPr="00EA78F6">
              <w:t>) Topologias de redes de computadores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20"/>
                <w:szCs w:val="20"/>
              </w:rPr>
              <w:t>O</w:t>
            </w:r>
            <w:r w:rsidRPr="002E51A5">
              <w:rPr>
                <w:sz w:val="18"/>
                <w:szCs w:val="20"/>
              </w:rPr>
              <w:t xml:space="preserve"> que é Topologia</w:t>
            </w:r>
          </w:p>
          <w:p w:rsidR="002E51A5" w:rsidRPr="002E51A5" w:rsidRDefault="002E51A5" w:rsidP="0030671B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Topologias Barramento, Estela,</w:t>
            </w:r>
            <w:proofErr w:type="gramStart"/>
            <w:r w:rsidRPr="002E51A5">
              <w:rPr>
                <w:sz w:val="18"/>
                <w:szCs w:val="20"/>
              </w:rPr>
              <w:t xml:space="preserve">  </w:t>
            </w:r>
            <w:proofErr w:type="gramEnd"/>
            <w:r w:rsidRPr="002E51A5">
              <w:rPr>
                <w:sz w:val="18"/>
                <w:szCs w:val="20"/>
              </w:rPr>
              <w:t>Malha e Topologia Anel/</w:t>
            </w:r>
            <w:proofErr w:type="spellStart"/>
            <w:r w:rsidRPr="002E51A5">
              <w:rPr>
                <w:sz w:val="18"/>
                <w:szCs w:val="20"/>
              </w:rPr>
              <w:t>Estrela.Ligação</w:t>
            </w:r>
            <w:proofErr w:type="spellEnd"/>
            <w:r w:rsidRPr="002E51A5">
              <w:rPr>
                <w:sz w:val="18"/>
                <w:szCs w:val="20"/>
              </w:rPr>
              <w:t xml:space="preserve"> ponto a ponto e Multiponto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Demonstração de Teoria; Aula Expositiva Dialogada.</w:t>
            </w:r>
          </w:p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1A5" w:rsidRPr="008C1667" w:rsidRDefault="002E51A5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16/08 a 30/08</w:t>
            </w:r>
          </w:p>
        </w:tc>
      </w:tr>
      <w:tr w:rsidR="002E51A5" w:rsidRPr="00FB5E8E" w:rsidTr="0030671B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FB5E8E" w:rsidRDefault="0019758B" w:rsidP="0030671B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5" w:rsidRPr="00D31AE2" w:rsidRDefault="002E51A5" w:rsidP="0030671B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2E51A5" w:rsidRPr="00EA78F6" w:rsidRDefault="002E51A5" w:rsidP="002E51A5">
            <w:pPr>
              <w:pStyle w:val="CorpoTab2"/>
            </w:pPr>
            <w:proofErr w:type="gramStart"/>
            <w:r w:rsidRPr="00EA78F6">
              <w:t>3</w:t>
            </w:r>
            <w:proofErr w:type="gramEnd"/>
            <w:r w:rsidRPr="00EA78F6">
              <w:t>) Tipos de meios físicos utilizados na transmissão de dados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 xml:space="preserve">Cabo Par trançado, coaxial e Fibra </w:t>
            </w:r>
            <w:proofErr w:type="gramStart"/>
            <w:r w:rsidRPr="002E51A5">
              <w:rPr>
                <w:sz w:val="18"/>
                <w:szCs w:val="20"/>
              </w:rPr>
              <w:t>Ótica</w:t>
            </w:r>
            <w:proofErr w:type="gramEnd"/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Satélites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Modem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Meios Magnéticos</w:t>
            </w:r>
          </w:p>
          <w:p w:rsidR="002E51A5" w:rsidRPr="002E51A5" w:rsidRDefault="002E51A5" w:rsidP="0030671B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Radio Difusão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Demonstração de Teoria; Aula Expositiva Dialogada.</w:t>
            </w:r>
          </w:p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1A5" w:rsidRPr="008C1667" w:rsidRDefault="002E51A5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06/09 a 13/09</w:t>
            </w:r>
          </w:p>
        </w:tc>
      </w:tr>
      <w:tr w:rsidR="002E51A5" w:rsidRPr="00FB5E8E" w:rsidTr="0030671B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FB5E8E" w:rsidRDefault="0019758B" w:rsidP="0030671B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5" w:rsidRPr="00D31AE2" w:rsidRDefault="002E51A5" w:rsidP="0030671B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>Ref. a Competência: 1,3</w:t>
            </w:r>
          </w:p>
          <w:p w:rsidR="002E51A5" w:rsidRPr="00EA78F6" w:rsidRDefault="002E51A5" w:rsidP="002E51A5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>) Sistemas de Comunicação e meios de transmissão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Transmissão: serial, paralela, assíncrona, síncrona.</w:t>
            </w:r>
          </w:p>
          <w:p w:rsidR="002E51A5" w:rsidRPr="00FB5E8E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</w:pPr>
            <w:r w:rsidRPr="002E51A5">
              <w:rPr>
                <w:sz w:val="18"/>
                <w:szCs w:val="20"/>
              </w:rPr>
              <w:t xml:space="preserve">Modo de transmissão: simplex, duplex, </w:t>
            </w:r>
            <w:proofErr w:type="spellStart"/>
            <w:r w:rsidRPr="002E51A5">
              <w:rPr>
                <w:sz w:val="18"/>
                <w:szCs w:val="20"/>
              </w:rPr>
              <w:t>half</w:t>
            </w:r>
            <w:proofErr w:type="spellEnd"/>
            <w:r w:rsidRPr="002E51A5">
              <w:rPr>
                <w:sz w:val="18"/>
                <w:szCs w:val="20"/>
              </w:rPr>
              <w:t xml:space="preserve">-duplex, </w:t>
            </w:r>
            <w:proofErr w:type="spellStart"/>
            <w:r w:rsidRPr="002E51A5">
              <w:rPr>
                <w:sz w:val="18"/>
                <w:szCs w:val="20"/>
              </w:rPr>
              <w:t>full</w:t>
            </w:r>
            <w:proofErr w:type="spellEnd"/>
            <w:r w:rsidRPr="002E51A5">
              <w:rPr>
                <w:sz w:val="18"/>
                <w:szCs w:val="20"/>
              </w:rPr>
              <w:t>-duplex, sinais analógicos e digitais.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Demonstração de Teoria; Aula Expositiva Dialogada.</w:t>
            </w:r>
          </w:p>
          <w:p w:rsidR="002E51A5" w:rsidRPr="002E51A5" w:rsidRDefault="002E51A5" w:rsidP="002E51A5">
            <w:pPr>
              <w:jc w:val="center"/>
              <w:rPr>
                <w:sz w:val="20"/>
                <w:szCs w:val="20"/>
              </w:rPr>
            </w:pPr>
            <w:r w:rsidRPr="002E51A5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1A5" w:rsidRPr="008C1667" w:rsidRDefault="002E51A5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20/09</w:t>
            </w:r>
          </w:p>
        </w:tc>
      </w:tr>
      <w:tr w:rsidR="002E51A5" w:rsidRPr="00FB5E8E" w:rsidTr="0030671B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51A5" w:rsidRPr="00FB5E8E" w:rsidRDefault="0019758B" w:rsidP="0030671B">
            <w:pPr>
              <w:pStyle w:val="CorpoTab2"/>
            </w:pPr>
            <w:proofErr w:type="gramStart"/>
            <w:r w:rsidRPr="00EA78F6">
              <w:lastRenderedPageBreak/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1A5" w:rsidRPr="00D31AE2" w:rsidRDefault="002E51A5" w:rsidP="0030671B">
            <w:pPr>
              <w:pStyle w:val="CorpoTab2"/>
              <w:jc w:val="left"/>
              <w:rPr>
                <w:b/>
              </w:rPr>
            </w:pPr>
            <w:r w:rsidRPr="00D31AE2">
              <w:rPr>
                <w:b/>
              </w:rPr>
              <w:t xml:space="preserve">Ref. a </w:t>
            </w:r>
            <w:r>
              <w:rPr>
                <w:b/>
              </w:rPr>
              <w:t>Competência: 1,3</w:t>
            </w:r>
          </w:p>
          <w:p w:rsidR="002E51A5" w:rsidRPr="00EA78F6" w:rsidRDefault="002E51A5" w:rsidP="002E51A5">
            <w:pPr>
              <w:pStyle w:val="CorpoTab2"/>
            </w:pPr>
            <w:proofErr w:type="gramStart"/>
            <w:r w:rsidRPr="00EA78F6">
              <w:t>5</w:t>
            </w:r>
            <w:proofErr w:type="gramEnd"/>
            <w:r w:rsidRPr="00EA78F6">
              <w:t>) Normas convenções instrumentos de aferição e certificação de cabos de rede</w:t>
            </w:r>
          </w:p>
          <w:p w:rsidR="002E51A5" w:rsidRPr="002E51A5" w:rsidRDefault="002E51A5" w:rsidP="0030671B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8C1667">
              <w:rPr>
                <w:sz w:val="20"/>
                <w:szCs w:val="20"/>
              </w:rPr>
              <w:t>I</w:t>
            </w:r>
            <w:r w:rsidRPr="002E51A5">
              <w:rPr>
                <w:sz w:val="18"/>
                <w:szCs w:val="20"/>
              </w:rPr>
              <w:t xml:space="preserve">EEE, EIA/TIA, UL, ISSO/IEC, </w:t>
            </w:r>
            <w:proofErr w:type="gramStart"/>
            <w:r w:rsidRPr="002E51A5">
              <w:rPr>
                <w:sz w:val="18"/>
                <w:szCs w:val="20"/>
              </w:rPr>
              <w:t>PDS(</w:t>
            </w:r>
            <w:proofErr w:type="gramEnd"/>
            <w:r w:rsidRPr="002E51A5">
              <w:rPr>
                <w:sz w:val="18"/>
                <w:szCs w:val="20"/>
              </w:rPr>
              <w:t>Distribuição e técnicas de instalação.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1A5" w:rsidRPr="008C1667" w:rsidRDefault="002E51A5" w:rsidP="002E51A5">
            <w:pPr>
              <w:jc w:val="center"/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Demonstração de Teoria; Aula Expositiva Dialogada.</w:t>
            </w:r>
          </w:p>
          <w:p w:rsidR="002E51A5" w:rsidRPr="008C1667" w:rsidRDefault="002E51A5" w:rsidP="002E51A5">
            <w:pPr>
              <w:jc w:val="center"/>
              <w:rPr>
                <w:color w:val="FF0000"/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51A5" w:rsidRPr="008C1667" w:rsidRDefault="002E51A5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27/09</w:t>
            </w:r>
          </w:p>
        </w:tc>
      </w:tr>
      <w:tr w:rsidR="002E51A5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FB5E8E" w:rsidRDefault="0019758B" w:rsidP="00C85699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5" w:rsidRPr="00D31AE2" w:rsidRDefault="002E51A5" w:rsidP="00D31AE2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2</w:t>
            </w:r>
            <w:proofErr w:type="gramEnd"/>
          </w:p>
          <w:p w:rsidR="002E51A5" w:rsidRPr="00EA78F6" w:rsidRDefault="002E51A5" w:rsidP="002E51A5">
            <w:pPr>
              <w:pStyle w:val="CorpoTab2"/>
            </w:pPr>
            <w:proofErr w:type="gramStart"/>
            <w:r w:rsidRPr="00EA78F6">
              <w:t>6</w:t>
            </w:r>
            <w:proofErr w:type="gramEnd"/>
            <w:r w:rsidRPr="00EA78F6">
              <w:t>) Modelos de referência de arquiteturas de redes</w:t>
            </w:r>
          </w:p>
          <w:p w:rsidR="002E51A5" w:rsidRPr="002E51A5" w:rsidRDefault="002E51A5" w:rsidP="00D31AE2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 xml:space="preserve">Modelo OSI, TCP/IP (TCP, IP, DNS, Máscara de </w:t>
            </w:r>
            <w:proofErr w:type="spellStart"/>
            <w:r w:rsidRPr="002E51A5">
              <w:rPr>
                <w:sz w:val="18"/>
                <w:szCs w:val="20"/>
              </w:rPr>
              <w:t>sub-rede</w:t>
            </w:r>
            <w:proofErr w:type="spellEnd"/>
            <w:r w:rsidRPr="002E51A5">
              <w:rPr>
                <w:sz w:val="18"/>
                <w:szCs w:val="20"/>
              </w:rPr>
              <w:t>), Telnet, FTP, SMTP, HTTP, NETBEUI, IPX/SPX.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8C1667" w:rsidRDefault="002E51A5" w:rsidP="002E51A5">
            <w:pPr>
              <w:jc w:val="center"/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Demonstração de Teoria; Aula Expositiva Dialogada.</w:t>
            </w:r>
          </w:p>
          <w:p w:rsidR="002E51A5" w:rsidRPr="008C1667" w:rsidRDefault="002E51A5" w:rsidP="002E51A5">
            <w:pPr>
              <w:jc w:val="center"/>
              <w:rPr>
                <w:color w:val="FF0000"/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1A5" w:rsidRPr="008C1667" w:rsidRDefault="002E51A5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04//10 a 11/10</w:t>
            </w:r>
          </w:p>
        </w:tc>
      </w:tr>
      <w:tr w:rsidR="002E51A5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Default="005E7E9A" w:rsidP="00C85699">
            <w:pPr>
              <w:pStyle w:val="CorpoTab2"/>
            </w:pPr>
            <w:proofErr w:type="gramStart"/>
            <w:r w:rsidRPr="00EA78F6">
              <w:t>1</w:t>
            </w:r>
            <w:proofErr w:type="gramEnd"/>
            <w:r w:rsidRPr="00EA78F6">
              <w:t>) Utilizar ferramentas de confecção de cabos de redes.</w:t>
            </w:r>
          </w:p>
          <w:p w:rsidR="005E7E9A" w:rsidRPr="00EA78F6" w:rsidRDefault="005E7E9A" w:rsidP="005E7E9A">
            <w:pPr>
              <w:pStyle w:val="CorpoTab2"/>
            </w:pPr>
            <w:proofErr w:type="gramStart"/>
            <w:r w:rsidRPr="00EA78F6">
              <w:t>2</w:t>
            </w:r>
            <w:proofErr w:type="gramEnd"/>
            <w:r w:rsidRPr="00EA78F6">
              <w:t>) Fazer conexão de cabos a computadores e a equipamentos de rede segundo as diversas categorias de certificação.</w:t>
            </w:r>
          </w:p>
          <w:p w:rsidR="005E7E9A" w:rsidRPr="00FB5E8E" w:rsidRDefault="005E7E9A" w:rsidP="00C85699">
            <w:pPr>
              <w:pStyle w:val="CorpoTab2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5" w:rsidRPr="00D31AE2" w:rsidRDefault="002E51A5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,2,3</w:t>
            </w:r>
          </w:p>
          <w:p w:rsidR="002E51A5" w:rsidRPr="00EA78F6" w:rsidRDefault="002E51A5" w:rsidP="002E51A5">
            <w:pPr>
              <w:pStyle w:val="CorpoTab2"/>
            </w:pPr>
            <w:proofErr w:type="gramStart"/>
            <w:r w:rsidRPr="00EA78F6">
              <w:t>7</w:t>
            </w:r>
            <w:proofErr w:type="gramEnd"/>
            <w:r w:rsidRPr="00EA78F6">
              <w:t>) Cabeamento estruturado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8C1667">
              <w:rPr>
                <w:sz w:val="20"/>
                <w:szCs w:val="20"/>
              </w:rPr>
              <w:t>T</w:t>
            </w:r>
            <w:r w:rsidRPr="002E51A5">
              <w:rPr>
                <w:sz w:val="18"/>
                <w:szCs w:val="20"/>
              </w:rPr>
              <w:t>ipos de conectores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Conectores em Geral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Conectores de Rede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Cabeamento de rede</w:t>
            </w:r>
          </w:p>
          <w:p w:rsidR="002E51A5" w:rsidRPr="002E51A5" w:rsidRDefault="002E51A5" w:rsidP="006330AC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proofErr w:type="spellStart"/>
            <w:r w:rsidRPr="002E51A5">
              <w:rPr>
                <w:sz w:val="18"/>
                <w:szCs w:val="20"/>
              </w:rPr>
              <w:t>Crimpagem</w:t>
            </w:r>
            <w:proofErr w:type="spellEnd"/>
            <w:r w:rsidRPr="002E51A5">
              <w:rPr>
                <w:sz w:val="18"/>
                <w:szCs w:val="20"/>
              </w:rPr>
              <w:t xml:space="preserve"> do cabo UTP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8C1667" w:rsidRDefault="002E51A5" w:rsidP="002E51A5">
            <w:pPr>
              <w:jc w:val="center"/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Exercícios teóricos e práticos em laboratório para fixação do conteúdo.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1A5" w:rsidRPr="008C1667" w:rsidRDefault="002E51A5" w:rsidP="00B110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18/10 a 2</w:t>
            </w:r>
            <w:r w:rsidR="00B11044">
              <w:rPr>
                <w:b/>
                <w:sz w:val="20"/>
                <w:szCs w:val="20"/>
              </w:rPr>
              <w:t>5/10</w:t>
            </w:r>
          </w:p>
        </w:tc>
      </w:tr>
      <w:tr w:rsidR="002E51A5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FB5E8E" w:rsidRDefault="0019758B" w:rsidP="00C85699">
            <w:pPr>
              <w:pStyle w:val="CorpoTab2"/>
            </w:pPr>
            <w:proofErr w:type="gramStart"/>
            <w:r w:rsidRPr="00EA78F6"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5" w:rsidRPr="00D31AE2" w:rsidRDefault="002E51A5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,2,3</w:t>
            </w:r>
          </w:p>
          <w:p w:rsidR="002E51A5" w:rsidRPr="002E51A5" w:rsidRDefault="002E51A5" w:rsidP="002E51A5">
            <w:pPr>
              <w:pStyle w:val="CorpoTab2"/>
              <w:rPr>
                <w:lang w:val="en-US"/>
              </w:rPr>
            </w:pPr>
            <w:r w:rsidRPr="002E51A5">
              <w:rPr>
                <w:lang w:val="en-US"/>
              </w:rPr>
              <w:t xml:space="preserve">9) </w:t>
            </w:r>
            <w:proofErr w:type="spellStart"/>
            <w:r w:rsidRPr="002E51A5">
              <w:rPr>
                <w:lang w:val="en-US"/>
              </w:rPr>
              <w:t>Padrões</w:t>
            </w:r>
            <w:proofErr w:type="spellEnd"/>
            <w:r w:rsidRPr="002E51A5">
              <w:rPr>
                <w:lang w:val="en-US"/>
              </w:rPr>
              <w:t xml:space="preserve"> de </w:t>
            </w:r>
            <w:proofErr w:type="spellStart"/>
            <w:r w:rsidRPr="002E51A5">
              <w:rPr>
                <w:lang w:val="en-US"/>
              </w:rPr>
              <w:t>redes</w:t>
            </w:r>
            <w:proofErr w:type="spellEnd"/>
            <w:r w:rsidRPr="002E51A5">
              <w:rPr>
                <w:lang w:val="en-US"/>
              </w:rPr>
              <w:t>: ETHERNET, FAST-ETHERNET, ATM, FDDI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ETHERNET;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FAST-ETHERNET;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ATM;</w:t>
            </w:r>
          </w:p>
          <w:p w:rsidR="002E51A5" w:rsidRPr="002E51A5" w:rsidRDefault="002E51A5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FDDI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5" w:rsidRPr="008C1667" w:rsidRDefault="002E51A5" w:rsidP="002E51A5">
            <w:pPr>
              <w:jc w:val="center"/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Demonstração de Teoria; Aula Expositiva Dialogada.</w:t>
            </w:r>
          </w:p>
          <w:p w:rsidR="002E51A5" w:rsidRPr="008C1667" w:rsidRDefault="002E51A5" w:rsidP="002E51A5">
            <w:pPr>
              <w:jc w:val="center"/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1A5" w:rsidRPr="008C1667" w:rsidRDefault="002E51A5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01/11 </w:t>
            </w:r>
          </w:p>
        </w:tc>
      </w:tr>
      <w:tr w:rsidR="0019758B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58B" w:rsidRPr="00FB5E8E" w:rsidRDefault="0019758B" w:rsidP="0030671B">
            <w:pPr>
              <w:pStyle w:val="CorpoTab2"/>
            </w:pPr>
            <w:proofErr w:type="gramStart"/>
            <w:r w:rsidRPr="00EA78F6">
              <w:lastRenderedPageBreak/>
              <w:t>4</w:t>
            </w:r>
            <w:proofErr w:type="gramEnd"/>
            <w:r w:rsidRPr="00EA78F6">
              <w:t>) Identificar e informar as necessidades dos usuários em relação à segurança da rede conforme as política</w:t>
            </w:r>
            <w:r>
              <w:t>s de acesso do ambiente em uso.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B" w:rsidRPr="00D31AE2" w:rsidRDefault="0019758B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,2,3</w:t>
            </w:r>
          </w:p>
          <w:p w:rsidR="0019758B" w:rsidRPr="00EA78F6" w:rsidRDefault="0019758B" w:rsidP="002E51A5">
            <w:pPr>
              <w:pStyle w:val="CorpoTab2"/>
            </w:pPr>
            <w:proofErr w:type="gramStart"/>
            <w:r w:rsidRPr="00EA78F6">
              <w:t>10)</w:t>
            </w:r>
            <w:proofErr w:type="gramEnd"/>
            <w:r w:rsidRPr="00EA78F6">
              <w:t xml:space="preserve"> Protocolos de comunicação</w:t>
            </w:r>
          </w:p>
          <w:p w:rsidR="0019758B" w:rsidRPr="002E51A5" w:rsidRDefault="0019758B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Referencia modelo OSI</w:t>
            </w:r>
          </w:p>
          <w:p w:rsidR="0019758B" w:rsidRPr="002E51A5" w:rsidRDefault="0019758B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>Protocolos Camada de Rede:</w:t>
            </w:r>
            <w:proofErr w:type="gramStart"/>
            <w:r w:rsidRPr="002E51A5">
              <w:rPr>
                <w:sz w:val="18"/>
                <w:szCs w:val="20"/>
              </w:rPr>
              <w:t xml:space="preserve">  </w:t>
            </w:r>
            <w:proofErr w:type="gramEnd"/>
            <w:r w:rsidRPr="002E51A5">
              <w:rPr>
                <w:sz w:val="18"/>
                <w:szCs w:val="20"/>
              </w:rPr>
              <w:t xml:space="preserve">IP Internet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 xml:space="preserve"> (versão 4), IPv6 Internet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 xml:space="preserve"> (versão 6) e DHCP </w:t>
            </w:r>
            <w:proofErr w:type="spellStart"/>
            <w:r w:rsidRPr="002E51A5">
              <w:rPr>
                <w:sz w:val="18"/>
                <w:szCs w:val="20"/>
              </w:rPr>
              <w:t>Dynamic</w:t>
            </w:r>
            <w:proofErr w:type="spellEnd"/>
            <w:r w:rsidRPr="002E51A5">
              <w:rPr>
                <w:sz w:val="18"/>
                <w:szCs w:val="20"/>
              </w:rPr>
              <w:t xml:space="preserve"> Host </w:t>
            </w:r>
            <w:proofErr w:type="spellStart"/>
            <w:r w:rsidRPr="002E51A5">
              <w:rPr>
                <w:sz w:val="18"/>
                <w:szCs w:val="20"/>
              </w:rPr>
              <w:t>Configuration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>.</w:t>
            </w:r>
          </w:p>
          <w:p w:rsidR="0019758B" w:rsidRPr="002E51A5" w:rsidRDefault="0019758B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2E51A5">
              <w:rPr>
                <w:sz w:val="18"/>
                <w:szCs w:val="20"/>
              </w:rPr>
              <w:t xml:space="preserve">Protocolos Camada de Transmissão: TCP </w:t>
            </w:r>
            <w:proofErr w:type="spellStart"/>
            <w:r w:rsidRPr="002E51A5">
              <w:rPr>
                <w:sz w:val="18"/>
                <w:szCs w:val="20"/>
              </w:rPr>
              <w:t>Transmission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Control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 xml:space="preserve"> e UDP </w:t>
            </w:r>
            <w:proofErr w:type="spellStart"/>
            <w:r w:rsidRPr="002E51A5">
              <w:rPr>
                <w:sz w:val="18"/>
                <w:szCs w:val="20"/>
              </w:rPr>
              <w:t>User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Datagram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>.</w:t>
            </w:r>
          </w:p>
          <w:p w:rsidR="0019758B" w:rsidRPr="00FB5E8E" w:rsidRDefault="0019758B" w:rsidP="002E51A5">
            <w:pPr>
              <w:pStyle w:val="PargrafodaLista"/>
              <w:numPr>
                <w:ilvl w:val="0"/>
                <w:numId w:val="7"/>
              </w:numPr>
              <w:spacing w:line="240" w:lineRule="auto"/>
            </w:pPr>
            <w:r w:rsidRPr="002E51A5">
              <w:rPr>
                <w:sz w:val="18"/>
                <w:szCs w:val="20"/>
              </w:rPr>
              <w:t xml:space="preserve">Camada de Aplicação: HTTP </w:t>
            </w:r>
            <w:proofErr w:type="spellStart"/>
            <w:proofErr w:type="gramStart"/>
            <w:r w:rsidRPr="002E51A5">
              <w:rPr>
                <w:sz w:val="18"/>
                <w:szCs w:val="20"/>
              </w:rPr>
              <w:t>HyperText</w:t>
            </w:r>
            <w:proofErr w:type="spellEnd"/>
            <w:proofErr w:type="gram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Transfer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 xml:space="preserve">, IRC Internet Relay Chat, SNMP </w:t>
            </w:r>
            <w:proofErr w:type="spellStart"/>
            <w:r w:rsidRPr="002E51A5">
              <w:rPr>
                <w:sz w:val="18"/>
                <w:szCs w:val="20"/>
              </w:rPr>
              <w:t>Simple</w:t>
            </w:r>
            <w:proofErr w:type="spellEnd"/>
            <w:r w:rsidRPr="002E51A5">
              <w:rPr>
                <w:sz w:val="18"/>
                <w:szCs w:val="20"/>
              </w:rPr>
              <w:t xml:space="preserve"> Network Management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 xml:space="preserve">, POP3 Post Office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 xml:space="preserve">, SMTP </w:t>
            </w:r>
            <w:proofErr w:type="spellStart"/>
            <w:r w:rsidRPr="002E51A5">
              <w:rPr>
                <w:sz w:val="18"/>
                <w:szCs w:val="20"/>
              </w:rPr>
              <w:t>Simple</w:t>
            </w:r>
            <w:proofErr w:type="spellEnd"/>
            <w:r w:rsidRPr="002E51A5">
              <w:rPr>
                <w:sz w:val="18"/>
                <w:szCs w:val="20"/>
              </w:rPr>
              <w:t xml:space="preserve"> Mail </w:t>
            </w:r>
            <w:proofErr w:type="spellStart"/>
            <w:r w:rsidRPr="002E51A5">
              <w:rPr>
                <w:sz w:val="18"/>
                <w:szCs w:val="20"/>
              </w:rPr>
              <w:t>Transfer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 xml:space="preserve"> e FTP File </w:t>
            </w:r>
            <w:proofErr w:type="spellStart"/>
            <w:r w:rsidRPr="002E51A5">
              <w:rPr>
                <w:sz w:val="18"/>
                <w:szCs w:val="20"/>
              </w:rPr>
              <w:t>Transfer</w:t>
            </w:r>
            <w:proofErr w:type="spellEnd"/>
            <w:r w:rsidRPr="002E51A5">
              <w:rPr>
                <w:sz w:val="18"/>
                <w:szCs w:val="20"/>
              </w:rPr>
              <w:t xml:space="preserve"> </w:t>
            </w:r>
            <w:proofErr w:type="spellStart"/>
            <w:r w:rsidRPr="002E51A5">
              <w:rPr>
                <w:sz w:val="18"/>
                <w:szCs w:val="20"/>
              </w:rPr>
              <w:t>Protocol</w:t>
            </w:r>
            <w:proofErr w:type="spellEnd"/>
            <w:r w:rsidRPr="002E51A5">
              <w:rPr>
                <w:sz w:val="18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58B" w:rsidRPr="008C1667" w:rsidRDefault="0019758B" w:rsidP="002E51A5">
            <w:pPr>
              <w:jc w:val="center"/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Demonstração de Teoria; Aula Expositiva Dialogada.</w:t>
            </w:r>
          </w:p>
          <w:p w:rsidR="0019758B" w:rsidRPr="008C1667" w:rsidRDefault="0019758B" w:rsidP="002E51A5">
            <w:pPr>
              <w:jc w:val="center"/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Exercícios teóricos para fixação do conteúdo. Avaliação Teórica.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758B" w:rsidRPr="008C1667" w:rsidRDefault="0019758B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08/11 a 15/11</w:t>
            </w:r>
          </w:p>
        </w:tc>
      </w:tr>
      <w:tr w:rsidR="0019758B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758B" w:rsidRPr="00EA78F6" w:rsidRDefault="0019758B" w:rsidP="0019758B">
            <w:pPr>
              <w:pStyle w:val="CorpoTab2"/>
            </w:pPr>
            <w:proofErr w:type="gramStart"/>
            <w:r w:rsidRPr="00EA78F6">
              <w:t>3</w:t>
            </w:r>
            <w:proofErr w:type="gramEnd"/>
            <w:r w:rsidRPr="00EA78F6">
              <w:t>) Executar a configuração básica de equipamentos de comunicação, seguindo orientações dos manuais.</w:t>
            </w:r>
          </w:p>
          <w:p w:rsidR="0019758B" w:rsidRDefault="0019758B" w:rsidP="0019758B">
            <w:pPr>
              <w:pStyle w:val="CorpoTab2"/>
            </w:pPr>
            <w:proofErr w:type="gramStart"/>
            <w:r w:rsidRPr="00EA78F6">
              <w:t>5</w:t>
            </w:r>
            <w:proofErr w:type="gramEnd"/>
            <w:r w:rsidRPr="00EA78F6">
              <w:t>) Configurar softwares de rede.</w:t>
            </w:r>
          </w:p>
          <w:p w:rsidR="0019758B" w:rsidRPr="00EA78F6" w:rsidRDefault="0019758B" w:rsidP="0019758B">
            <w:pPr>
              <w:pStyle w:val="CorpoTab2"/>
            </w:pPr>
            <w:proofErr w:type="gramStart"/>
            <w:r w:rsidRPr="00EA78F6">
              <w:t>6</w:t>
            </w:r>
            <w:proofErr w:type="gramEnd"/>
            <w:r w:rsidRPr="00EA78F6">
              <w:t>) Utilizar os recursos oferecidos pela rede atendendo especificações e necessidades dos usuários.</w:t>
            </w:r>
          </w:p>
          <w:p w:rsidR="0019758B" w:rsidRPr="00EA78F6" w:rsidRDefault="0019758B" w:rsidP="0019758B">
            <w:pPr>
              <w:pStyle w:val="CorpoTab2"/>
            </w:pPr>
            <w:proofErr w:type="gramStart"/>
            <w:r w:rsidRPr="00EA78F6">
              <w:t>7</w:t>
            </w:r>
            <w:proofErr w:type="gramEnd"/>
            <w:r w:rsidRPr="00EA78F6">
              <w:t>) Utilizar computadores conectados em redes.</w:t>
            </w:r>
          </w:p>
          <w:p w:rsidR="0019758B" w:rsidRPr="00FB5E8E" w:rsidRDefault="0019758B" w:rsidP="00C85699">
            <w:pPr>
              <w:pStyle w:val="CorpoTab2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8B" w:rsidRPr="00D31AE2" w:rsidRDefault="0019758B" w:rsidP="006330AC">
            <w:pPr>
              <w:pStyle w:val="CorpoTab2"/>
              <w:jc w:val="left"/>
              <w:rPr>
                <w:b/>
              </w:rPr>
            </w:pPr>
            <w:r w:rsidRPr="00D31AE2">
              <w:rPr>
                <w:b/>
              </w:rPr>
              <w:t xml:space="preserve">Ref. a </w:t>
            </w:r>
            <w:r>
              <w:rPr>
                <w:b/>
              </w:rPr>
              <w:t xml:space="preserve">Competência: </w:t>
            </w:r>
            <w:proofErr w:type="gramStart"/>
            <w:r>
              <w:rPr>
                <w:b/>
              </w:rPr>
              <w:t>1,</w:t>
            </w:r>
            <w:proofErr w:type="gramEnd"/>
            <w:r>
              <w:rPr>
                <w:b/>
              </w:rPr>
              <w:t>2,3</w:t>
            </w:r>
            <w:r w:rsidR="002F35A3">
              <w:rPr>
                <w:b/>
              </w:rPr>
              <w:t>,4,5</w:t>
            </w:r>
          </w:p>
          <w:p w:rsidR="0019758B" w:rsidRPr="00EA78F6" w:rsidRDefault="0019758B" w:rsidP="00131CC7">
            <w:pPr>
              <w:pStyle w:val="CorpoTab2"/>
            </w:pPr>
            <w:proofErr w:type="gramStart"/>
            <w:r w:rsidRPr="00EA78F6">
              <w:t>11)</w:t>
            </w:r>
            <w:proofErr w:type="gramEnd"/>
            <w:r w:rsidRPr="00EA78F6">
              <w:t xml:space="preserve"> Interconexão, endereçamento de redes e máscaras de </w:t>
            </w:r>
            <w:proofErr w:type="spellStart"/>
            <w:r w:rsidRPr="00EA78F6">
              <w:t>sub-redes</w:t>
            </w:r>
            <w:proofErr w:type="spellEnd"/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IP</w:t>
            </w:r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O que é</w:t>
            </w:r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Classes de IP</w:t>
            </w:r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proofErr w:type="spellStart"/>
            <w:r w:rsidRPr="005E7E9A">
              <w:rPr>
                <w:sz w:val="18"/>
                <w:szCs w:val="20"/>
              </w:rPr>
              <w:t>Ipconfig</w:t>
            </w:r>
            <w:proofErr w:type="spellEnd"/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proofErr w:type="spellStart"/>
            <w:r w:rsidRPr="005E7E9A">
              <w:rPr>
                <w:sz w:val="18"/>
                <w:szCs w:val="20"/>
              </w:rPr>
              <w:t>Ping</w:t>
            </w:r>
            <w:proofErr w:type="spellEnd"/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Mascara de Rede</w:t>
            </w:r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Portas de Rede</w:t>
            </w:r>
          </w:p>
          <w:p w:rsidR="0019758B" w:rsidRPr="00EA78F6" w:rsidRDefault="0019758B" w:rsidP="00131CC7">
            <w:pPr>
              <w:pStyle w:val="CorpoTab2"/>
            </w:pPr>
            <w:proofErr w:type="gramStart"/>
            <w:r w:rsidRPr="00EA78F6">
              <w:t>12)</w:t>
            </w:r>
            <w:proofErr w:type="gramEnd"/>
            <w:r w:rsidRPr="00EA78F6">
              <w:t xml:space="preserve"> Especificações e configurações de servidores de redes</w:t>
            </w:r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Configuração de rede Windows (software de configuração de IP)</w:t>
            </w:r>
          </w:p>
          <w:p w:rsidR="0019758B" w:rsidRPr="00EA78F6" w:rsidRDefault="0019758B" w:rsidP="00131CC7">
            <w:pPr>
              <w:pStyle w:val="CorpoTab2"/>
            </w:pPr>
            <w:proofErr w:type="gramStart"/>
            <w:r w:rsidRPr="00EA78F6">
              <w:t>13)</w:t>
            </w:r>
            <w:proofErr w:type="gramEnd"/>
            <w:r w:rsidRPr="00EA78F6">
              <w:t xml:space="preserve"> Classificação de sistemas operacionais para redes e seus serviços</w:t>
            </w:r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Sistemas Operacionais de Rede</w:t>
            </w:r>
          </w:p>
          <w:p w:rsidR="0019758B" w:rsidRPr="00EA78F6" w:rsidRDefault="0019758B" w:rsidP="00131CC7">
            <w:pPr>
              <w:pStyle w:val="CorpoTab2"/>
            </w:pPr>
            <w:proofErr w:type="gramStart"/>
            <w:r w:rsidRPr="00EA78F6">
              <w:t>14)</w:t>
            </w:r>
            <w:proofErr w:type="gramEnd"/>
            <w:r w:rsidRPr="00EA78F6">
              <w:t xml:space="preserve"> Configuração de aplicações de redes </w:t>
            </w:r>
          </w:p>
          <w:p w:rsidR="0019758B" w:rsidRPr="005E7E9A" w:rsidRDefault="0019758B" w:rsidP="005E7E9A">
            <w:pPr>
              <w:pStyle w:val="PargrafodaLista"/>
              <w:numPr>
                <w:ilvl w:val="0"/>
                <w:numId w:val="7"/>
              </w:numPr>
              <w:spacing w:line="240" w:lineRule="auto"/>
              <w:rPr>
                <w:sz w:val="18"/>
                <w:szCs w:val="20"/>
              </w:rPr>
            </w:pPr>
            <w:r w:rsidRPr="005E7E9A">
              <w:rPr>
                <w:sz w:val="18"/>
                <w:szCs w:val="20"/>
              </w:rPr>
              <w:t>Configuração de Servidores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58B" w:rsidRPr="008C1667" w:rsidRDefault="0019758B" w:rsidP="0030671B">
            <w:pPr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Exercícios teóricos e práticos em laboratório para fixação do conteúdo.</w:t>
            </w:r>
          </w:p>
          <w:p w:rsidR="0019758B" w:rsidRPr="008C1667" w:rsidRDefault="0019758B" w:rsidP="0030671B">
            <w:pPr>
              <w:rPr>
                <w:sz w:val="20"/>
                <w:szCs w:val="20"/>
              </w:rPr>
            </w:pPr>
            <w:r w:rsidRPr="008C1667">
              <w:rPr>
                <w:sz w:val="20"/>
                <w:szCs w:val="20"/>
              </w:rPr>
              <w:t>Avaliação Prática.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758B" w:rsidRPr="008C1667" w:rsidRDefault="0019758B" w:rsidP="003067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22/11 a </w:t>
            </w:r>
            <w:r w:rsidR="00B11044">
              <w:rPr>
                <w:b/>
                <w:sz w:val="20"/>
                <w:szCs w:val="20"/>
              </w:rPr>
              <w:t>13</w:t>
            </w:r>
            <w:r>
              <w:rPr>
                <w:b/>
                <w:sz w:val="20"/>
                <w:szCs w:val="20"/>
              </w:rPr>
              <w:t>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646F6F" w:rsidRPr="00646F6F">
        <w:t>REDES, PROTOCOLOS E SEGURANÇA DA INFORMAÇÃO</w:t>
      </w:r>
      <w:r>
        <w:tab/>
        <w:t>Mó</w:t>
      </w:r>
      <w:r w:rsidRPr="007C282D">
        <w:t xml:space="preserve">dulo: </w:t>
      </w:r>
      <w:proofErr w:type="gramStart"/>
      <w:r>
        <w:t>I</w:t>
      </w:r>
      <w:r w:rsidR="00502990">
        <w:t>II</w:t>
      </w:r>
      <w:proofErr w:type="gramEnd"/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268"/>
        <w:gridCol w:w="2665"/>
        <w:gridCol w:w="2835"/>
        <w:gridCol w:w="2835"/>
      </w:tblGrid>
      <w:tr w:rsidR="008C0AC6" w:rsidRPr="007B3604" w:rsidTr="002F35A3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2F35A3" w:rsidRPr="008C0AC6" w:rsidTr="002F35A3">
        <w:trPr>
          <w:cantSplit/>
          <w:trHeight w:val="1134"/>
        </w:trPr>
        <w:tc>
          <w:tcPr>
            <w:tcW w:w="2835" w:type="dxa"/>
          </w:tcPr>
          <w:p w:rsidR="002F35A3" w:rsidRPr="005B1333" w:rsidRDefault="002F35A3" w:rsidP="00E06E19">
            <w:pPr>
              <w:pStyle w:val="CorpoTab2"/>
            </w:pPr>
            <w:proofErr w:type="gramStart"/>
            <w:r w:rsidRPr="005B1333">
              <w:t>1</w:t>
            </w:r>
            <w:proofErr w:type="gramEnd"/>
            <w:r w:rsidRPr="005B1333">
              <w:t>) Analisar as características dos meios físicos disponíveis e as técnicas de transmissão de dados.</w:t>
            </w:r>
          </w:p>
        </w:tc>
        <w:tc>
          <w:tcPr>
            <w:tcW w:w="2268" w:type="dxa"/>
          </w:tcPr>
          <w:p w:rsidR="002F35A3" w:rsidRPr="008C0AC6" w:rsidRDefault="002F35A3" w:rsidP="00C85699">
            <w:pPr>
              <w:pStyle w:val="CorpoTab2"/>
            </w:pPr>
            <w:r w:rsidRPr="008C0AC6">
              <w:t>Habilidade</w:t>
            </w:r>
          </w:p>
          <w:p w:rsidR="002F35A3" w:rsidRPr="008C0AC6" w:rsidRDefault="002F35A3" w:rsidP="00C85699">
            <w:pPr>
              <w:pStyle w:val="CorpoTab2"/>
            </w:pPr>
            <w:proofErr w:type="gramStart"/>
            <w:r>
              <w:t>1</w:t>
            </w:r>
            <w:proofErr w:type="gramEnd"/>
            <w:r>
              <w:t>,2,4</w:t>
            </w:r>
          </w:p>
          <w:p w:rsidR="002F35A3" w:rsidRPr="008C0AC6" w:rsidRDefault="002F35A3" w:rsidP="00C85699">
            <w:pPr>
              <w:pStyle w:val="CorpoTab2"/>
            </w:pPr>
            <w:r w:rsidRPr="008C0AC6">
              <w:t>Base Tecnológica</w:t>
            </w:r>
          </w:p>
          <w:p w:rsidR="002F35A3" w:rsidRPr="008C0AC6" w:rsidRDefault="002F35A3" w:rsidP="00C85699">
            <w:pPr>
              <w:pStyle w:val="CorpoTab2"/>
            </w:pPr>
            <w:proofErr w:type="gramStart"/>
            <w:r>
              <w:t>3,</w:t>
            </w:r>
            <w:proofErr w:type="gramEnd"/>
            <w:r>
              <w:t>4,5,7,9,10,11,12,13,14</w:t>
            </w:r>
          </w:p>
        </w:tc>
        <w:tc>
          <w:tcPr>
            <w:tcW w:w="2665" w:type="dxa"/>
          </w:tcPr>
          <w:p w:rsidR="002F35A3" w:rsidRPr="002F35A3" w:rsidRDefault="002F35A3" w:rsidP="0030671B">
            <w:pPr>
              <w:spacing w:before="120" w:after="120"/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>Relatórios de discussão, Seminários, observação direta, Avaliação escrita individual.</w:t>
            </w:r>
          </w:p>
        </w:tc>
        <w:tc>
          <w:tcPr>
            <w:tcW w:w="2835" w:type="dxa"/>
          </w:tcPr>
          <w:p w:rsidR="002F35A3" w:rsidRPr="002F35A3" w:rsidRDefault="002F35A3" w:rsidP="0030671B">
            <w:pPr>
              <w:tabs>
                <w:tab w:val="center" w:pos="4779"/>
                <w:tab w:val="right" w:pos="9198"/>
              </w:tabs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 xml:space="preserve">Organização de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participação, interesse, iniciativa, cooperação, organização, disciplina.</w:t>
            </w:r>
          </w:p>
          <w:p w:rsidR="002F35A3" w:rsidRPr="002F35A3" w:rsidRDefault="002F35A3" w:rsidP="0030671B">
            <w:pPr>
              <w:tabs>
                <w:tab w:val="center" w:pos="4779"/>
                <w:tab w:val="right" w:pos="9198"/>
              </w:tabs>
              <w:rPr>
                <w:sz w:val="18"/>
                <w:szCs w:val="20"/>
              </w:rPr>
            </w:pPr>
          </w:p>
        </w:tc>
        <w:tc>
          <w:tcPr>
            <w:tcW w:w="2835" w:type="dxa"/>
          </w:tcPr>
          <w:p w:rsidR="002F35A3" w:rsidRPr="002F35A3" w:rsidRDefault="002F35A3" w:rsidP="0030671B">
            <w:pPr>
              <w:rPr>
                <w:sz w:val="18"/>
                <w:szCs w:val="20"/>
              </w:rPr>
            </w:pPr>
            <w:proofErr w:type="gramStart"/>
            <w:r w:rsidRPr="002F35A3">
              <w:rPr>
                <w:sz w:val="18"/>
                <w:szCs w:val="20"/>
              </w:rPr>
              <w:t>Compreendeu</w:t>
            </w:r>
            <w:proofErr w:type="gramEnd"/>
            <w:r w:rsidRPr="002F35A3">
              <w:rPr>
                <w:sz w:val="18"/>
                <w:szCs w:val="20"/>
              </w:rPr>
              <w:t xml:space="preserve"> com organização de suas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destreza e iniciativa. Desempenho prático que evidencie o inteiro conhecimento sobre o assunto (Redes de Comunicação de Dados).</w:t>
            </w:r>
          </w:p>
        </w:tc>
      </w:tr>
      <w:tr w:rsidR="002F35A3" w:rsidRPr="008C0AC6" w:rsidTr="002F35A3">
        <w:trPr>
          <w:cantSplit/>
          <w:trHeight w:val="1134"/>
        </w:trPr>
        <w:tc>
          <w:tcPr>
            <w:tcW w:w="2835" w:type="dxa"/>
          </w:tcPr>
          <w:p w:rsidR="002F35A3" w:rsidRPr="005B1333" w:rsidRDefault="002F35A3" w:rsidP="00E06E19">
            <w:pPr>
              <w:pStyle w:val="CorpoTab2"/>
            </w:pPr>
            <w:proofErr w:type="gramStart"/>
            <w:r w:rsidRPr="005B1333">
              <w:t>2</w:t>
            </w:r>
            <w:proofErr w:type="gramEnd"/>
            <w:r w:rsidRPr="005B1333">
              <w:t>) Identificar as arquiteturas de redes.</w:t>
            </w:r>
          </w:p>
        </w:tc>
        <w:tc>
          <w:tcPr>
            <w:tcW w:w="2268" w:type="dxa"/>
          </w:tcPr>
          <w:p w:rsidR="002F35A3" w:rsidRPr="008C0AC6" w:rsidRDefault="002F35A3" w:rsidP="006330AC">
            <w:pPr>
              <w:pStyle w:val="CorpoTab2"/>
            </w:pPr>
            <w:r w:rsidRPr="008C0AC6">
              <w:t>Habilidade</w:t>
            </w:r>
          </w:p>
          <w:p w:rsidR="002F35A3" w:rsidRPr="008C0AC6" w:rsidRDefault="002F35A3" w:rsidP="006330AC">
            <w:pPr>
              <w:pStyle w:val="CorpoTab2"/>
            </w:pPr>
            <w:proofErr w:type="gramStart"/>
            <w:r>
              <w:t>1</w:t>
            </w:r>
            <w:proofErr w:type="gramEnd"/>
            <w:r>
              <w:t>,2,4</w:t>
            </w:r>
          </w:p>
          <w:p w:rsidR="002F35A3" w:rsidRPr="008C0AC6" w:rsidRDefault="002F35A3" w:rsidP="006330AC">
            <w:pPr>
              <w:pStyle w:val="CorpoTab2"/>
            </w:pPr>
            <w:r w:rsidRPr="008C0AC6">
              <w:t>Base Tecnológica</w:t>
            </w:r>
          </w:p>
          <w:p w:rsidR="002F35A3" w:rsidRPr="008C0AC6" w:rsidRDefault="002F35A3" w:rsidP="002F35A3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2,6</w:t>
            </w:r>
            <w:r>
              <w:t>,7,9,10,11,12,13,14</w:t>
            </w:r>
          </w:p>
        </w:tc>
        <w:tc>
          <w:tcPr>
            <w:tcW w:w="2665" w:type="dxa"/>
          </w:tcPr>
          <w:p w:rsidR="002F35A3" w:rsidRPr="002F35A3" w:rsidRDefault="002F35A3" w:rsidP="0030671B">
            <w:pPr>
              <w:pStyle w:val="Cabealho"/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>Relatórios de discussão, Seminários, observação direta, Avaliação escrita individual.</w:t>
            </w:r>
          </w:p>
        </w:tc>
        <w:tc>
          <w:tcPr>
            <w:tcW w:w="2835" w:type="dxa"/>
          </w:tcPr>
          <w:p w:rsidR="002F35A3" w:rsidRPr="002F35A3" w:rsidRDefault="002F35A3" w:rsidP="0030671B">
            <w:pPr>
              <w:tabs>
                <w:tab w:val="center" w:pos="4779"/>
                <w:tab w:val="right" w:pos="9198"/>
              </w:tabs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 xml:space="preserve">Organização de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participação, interesse, iniciativa, cooperação, organização, disciplina.</w:t>
            </w:r>
          </w:p>
          <w:p w:rsidR="002F35A3" w:rsidRPr="002F35A3" w:rsidRDefault="002F35A3" w:rsidP="0030671B">
            <w:pPr>
              <w:rPr>
                <w:sz w:val="18"/>
                <w:szCs w:val="20"/>
              </w:rPr>
            </w:pPr>
          </w:p>
        </w:tc>
        <w:tc>
          <w:tcPr>
            <w:tcW w:w="2835" w:type="dxa"/>
          </w:tcPr>
          <w:p w:rsidR="002F35A3" w:rsidRPr="002F35A3" w:rsidRDefault="002F35A3" w:rsidP="0030671B">
            <w:pPr>
              <w:rPr>
                <w:sz w:val="18"/>
                <w:szCs w:val="20"/>
              </w:rPr>
            </w:pPr>
            <w:proofErr w:type="gramStart"/>
            <w:r w:rsidRPr="002F35A3">
              <w:rPr>
                <w:sz w:val="18"/>
                <w:szCs w:val="20"/>
              </w:rPr>
              <w:t>Compreendeu</w:t>
            </w:r>
            <w:proofErr w:type="gramEnd"/>
            <w:r w:rsidRPr="002F35A3">
              <w:rPr>
                <w:sz w:val="18"/>
                <w:szCs w:val="20"/>
              </w:rPr>
              <w:t xml:space="preserve"> com organização de suas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destreza e iniciativa. Desempenho prático que evidencie o inteiro conhecimento sobre o assunto (Redes de Comunicação de Dados).</w:t>
            </w:r>
          </w:p>
        </w:tc>
      </w:tr>
      <w:tr w:rsidR="002F35A3" w:rsidRPr="008C0AC6" w:rsidTr="002F35A3">
        <w:trPr>
          <w:cantSplit/>
          <w:trHeight w:val="1134"/>
        </w:trPr>
        <w:tc>
          <w:tcPr>
            <w:tcW w:w="2835" w:type="dxa"/>
          </w:tcPr>
          <w:p w:rsidR="002F35A3" w:rsidRPr="005B1333" w:rsidRDefault="002F35A3" w:rsidP="00E06E19">
            <w:pPr>
              <w:pStyle w:val="CorpoTab2"/>
            </w:pPr>
            <w:proofErr w:type="gramStart"/>
            <w:r w:rsidRPr="005B1333">
              <w:t>3</w:t>
            </w:r>
            <w:proofErr w:type="gramEnd"/>
            <w:r w:rsidRPr="005B1333">
              <w:t>) Identificar e analisar meios físicos, dispositivos e padrões de comunicação, reconhecendo as implicações de sua aplicação no ambiente de rede.</w:t>
            </w:r>
          </w:p>
        </w:tc>
        <w:tc>
          <w:tcPr>
            <w:tcW w:w="2268" w:type="dxa"/>
          </w:tcPr>
          <w:p w:rsidR="002F35A3" w:rsidRPr="008C0AC6" w:rsidRDefault="002F35A3" w:rsidP="006330AC">
            <w:pPr>
              <w:pStyle w:val="CorpoTab2"/>
            </w:pPr>
            <w:r w:rsidRPr="008C0AC6">
              <w:t>Habilidade</w:t>
            </w:r>
          </w:p>
          <w:p w:rsidR="002F35A3" w:rsidRPr="008C0AC6" w:rsidRDefault="002F35A3" w:rsidP="006330AC">
            <w:pPr>
              <w:pStyle w:val="CorpoTab2"/>
            </w:pPr>
            <w:proofErr w:type="gramStart"/>
            <w:r>
              <w:t>1</w:t>
            </w:r>
            <w:proofErr w:type="gramEnd"/>
            <w:r>
              <w:t>,2,</w:t>
            </w:r>
            <w:r>
              <w:t>4</w:t>
            </w:r>
          </w:p>
          <w:p w:rsidR="002F35A3" w:rsidRPr="008C0AC6" w:rsidRDefault="002F35A3" w:rsidP="006330AC">
            <w:pPr>
              <w:pStyle w:val="CorpoTab2"/>
            </w:pPr>
            <w:r w:rsidRPr="008C0AC6">
              <w:t>Base Tecnológica</w:t>
            </w:r>
          </w:p>
          <w:p w:rsidR="002F35A3" w:rsidRPr="008C0AC6" w:rsidRDefault="002F35A3" w:rsidP="006330AC">
            <w:pPr>
              <w:pStyle w:val="CorpoTab2"/>
            </w:pPr>
            <w:proofErr w:type="gramStart"/>
            <w:r>
              <w:t>4,</w:t>
            </w:r>
            <w:proofErr w:type="gramEnd"/>
            <w:r>
              <w:t>5</w:t>
            </w:r>
            <w:r>
              <w:t>,7,9,10,11,12,13,14</w:t>
            </w:r>
          </w:p>
        </w:tc>
        <w:tc>
          <w:tcPr>
            <w:tcW w:w="2665" w:type="dxa"/>
          </w:tcPr>
          <w:p w:rsidR="002F35A3" w:rsidRPr="002F35A3" w:rsidRDefault="002F35A3" w:rsidP="0030671B">
            <w:pPr>
              <w:pStyle w:val="Cabealho"/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>Relatórios de discussão, Seminários, observação direta, Avaliação escrita individual.</w:t>
            </w:r>
          </w:p>
        </w:tc>
        <w:tc>
          <w:tcPr>
            <w:tcW w:w="2835" w:type="dxa"/>
          </w:tcPr>
          <w:p w:rsidR="002F35A3" w:rsidRPr="002F35A3" w:rsidRDefault="002F35A3" w:rsidP="0030671B">
            <w:pPr>
              <w:tabs>
                <w:tab w:val="center" w:pos="4779"/>
                <w:tab w:val="right" w:pos="9198"/>
              </w:tabs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 xml:space="preserve">Organização de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participação, interesse, iniciativa, cooperação, organização, disciplina.</w:t>
            </w:r>
          </w:p>
          <w:p w:rsidR="002F35A3" w:rsidRPr="002F35A3" w:rsidRDefault="002F35A3" w:rsidP="0030671B">
            <w:pPr>
              <w:rPr>
                <w:sz w:val="18"/>
                <w:szCs w:val="20"/>
              </w:rPr>
            </w:pPr>
          </w:p>
        </w:tc>
        <w:tc>
          <w:tcPr>
            <w:tcW w:w="2835" w:type="dxa"/>
          </w:tcPr>
          <w:p w:rsidR="002F35A3" w:rsidRPr="002F35A3" w:rsidRDefault="002F35A3" w:rsidP="0030671B">
            <w:pPr>
              <w:rPr>
                <w:sz w:val="18"/>
                <w:szCs w:val="20"/>
              </w:rPr>
            </w:pPr>
            <w:proofErr w:type="gramStart"/>
            <w:r w:rsidRPr="002F35A3">
              <w:rPr>
                <w:sz w:val="18"/>
                <w:szCs w:val="20"/>
              </w:rPr>
              <w:t>Compreendeu</w:t>
            </w:r>
            <w:proofErr w:type="gramEnd"/>
            <w:r w:rsidRPr="002F35A3">
              <w:rPr>
                <w:sz w:val="18"/>
                <w:szCs w:val="20"/>
              </w:rPr>
              <w:t xml:space="preserve"> com organização de suas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destreza e iniciativa. Desempenho prático que evidencie o inteiro conhecimento sobre o assunto (Redes de Comunicação de Dados).</w:t>
            </w:r>
          </w:p>
        </w:tc>
      </w:tr>
      <w:tr w:rsidR="002F35A3" w:rsidRPr="008C0AC6" w:rsidTr="002F35A3">
        <w:trPr>
          <w:cantSplit/>
          <w:trHeight w:val="1134"/>
        </w:trPr>
        <w:tc>
          <w:tcPr>
            <w:tcW w:w="2835" w:type="dxa"/>
          </w:tcPr>
          <w:p w:rsidR="002F35A3" w:rsidRPr="005B1333" w:rsidRDefault="002F35A3" w:rsidP="00E06E19">
            <w:pPr>
              <w:pStyle w:val="CorpoTab2"/>
            </w:pPr>
            <w:proofErr w:type="gramStart"/>
            <w:r w:rsidRPr="005B1333">
              <w:t>4</w:t>
            </w:r>
            <w:proofErr w:type="gramEnd"/>
            <w:r w:rsidRPr="005B1333">
              <w:t>) Analisar serviços e funções de servidores de rede.</w:t>
            </w:r>
          </w:p>
        </w:tc>
        <w:tc>
          <w:tcPr>
            <w:tcW w:w="2268" w:type="dxa"/>
          </w:tcPr>
          <w:p w:rsidR="002F35A3" w:rsidRPr="008C0AC6" w:rsidRDefault="002F35A3" w:rsidP="006330AC">
            <w:pPr>
              <w:pStyle w:val="CorpoTab2"/>
            </w:pPr>
            <w:r w:rsidRPr="008C0AC6">
              <w:t>Habilidade</w:t>
            </w:r>
          </w:p>
          <w:p w:rsidR="002F35A3" w:rsidRPr="008C0AC6" w:rsidRDefault="002F35A3" w:rsidP="002F35A3">
            <w:pPr>
              <w:pStyle w:val="CorpoTab2"/>
            </w:pPr>
            <w:proofErr w:type="gramStart"/>
            <w:r>
              <w:t>3,</w:t>
            </w:r>
            <w:proofErr w:type="gramEnd"/>
            <w:r>
              <w:t>5,6,7</w:t>
            </w:r>
          </w:p>
          <w:p w:rsidR="002F35A3" w:rsidRPr="008C0AC6" w:rsidRDefault="002F35A3" w:rsidP="006330AC">
            <w:pPr>
              <w:pStyle w:val="CorpoTab2"/>
            </w:pPr>
          </w:p>
          <w:p w:rsidR="002F35A3" w:rsidRPr="008C0AC6" w:rsidRDefault="002F35A3" w:rsidP="006330AC">
            <w:pPr>
              <w:pStyle w:val="CorpoTab2"/>
            </w:pPr>
            <w:r w:rsidRPr="008C0AC6">
              <w:t>Base Tecnológica</w:t>
            </w:r>
          </w:p>
          <w:p w:rsidR="002F35A3" w:rsidRPr="008C0AC6" w:rsidRDefault="002F35A3" w:rsidP="006330AC">
            <w:pPr>
              <w:pStyle w:val="CorpoTab2"/>
            </w:pPr>
            <w:proofErr w:type="gramStart"/>
            <w:r>
              <w:t>11,</w:t>
            </w:r>
            <w:proofErr w:type="gramEnd"/>
            <w:r>
              <w:t>12,13,14</w:t>
            </w:r>
          </w:p>
        </w:tc>
        <w:tc>
          <w:tcPr>
            <w:tcW w:w="2665" w:type="dxa"/>
          </w:tcPr>
          <w:p w:rsidR="002F35A3" w:rsidRPr="002F35A3" w:rsidRDefault="002F35A3" w:rsidP="0030671B">
            <w:pPr>
              <w:pStyle w:val="Cabealho"/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>Relatórios de discussão, Seminários, observação direta, Avaliação escrita individual.</w:t>
            </w:r>
          </w:p>
        </w:tc>
        <w:tc>
          <w:tcPr>
            <w:tcW w:w="2835" w:type="dxa"/>
          </w:tcPr>
          <w:p w:rsidR="002F35A3" w:rsidRPr="002F35A3" w:rsidRDefault="002F35A3" w:rsidP="0030671B">
            <w:pPr>
              <w:tabs>
                <w:tab w:val="center" w:pos="4779"/>
                <w:tab w:val="right" w:pos="9198"/>
              </w:tabs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 xml:space="preserve">Organização de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participação, interesse, iniciativa, cooperação, organização, disciplina.</w:t>
            </w:r>
          </w:p>
          <w:p w:rsidR="002F35A3" w:rsidRPr="002F35A3" w:rsidRDefault="002F35A3" w:rsidP="0030671B">
            <w:pPr>
              <w:rPr>
                <w:sz w:val="18"/>
                <w:szCs w:val="20"/>
              </w:rPr>
            </w:pPr>
          </w:p>
        </w:tc>
        <w:tc>
          <w:tcPr>
            <w:tcW w:w="2835" w:type="dxa"/>
          </w:tcPr>
          <w:p w:rsidR="002F35A3" w:rsidRPr="002F35A3" w:rsidRDefault="002F35A3" w:rsidP="0030671B">
            <w:pPr>
              <w:rPr>
                <w:sz w:val="18"/>
                <w:szCs w:val="20"/>
              </w:rPr>
            </w:pPr>
            <w:proofErr w:type="gramStart"/>
            <w:r w:rsidRPr="002F35A3">
              <w:rPr>
                <w:sz w:val="18"/>
                <w:szCs w:val="20"/>
              </w:rPr>
              <w:t>Compreendeu</w:t>
            </w:r>
            <w:proofErr w:type="gramEnd"/>
            <w:r w:rsidRPr="002F35A3">
              <w:rPr>
                <w:sz w:val="18"/>
                <w:szCs w:val="20"/>
              </w:rPr>
              <w:t xml:space="preserve"> com organização de suas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destreza e iniciativa. Desempenho prático que evidencie o inteiro conhecimento sobre o assunto (Redes de Comunicação de Dados).</w:t>
            </w:r>
          </w:p>
        </w:tc>
      </w:tr>
      <w:tr w:rsidR="002F35A3" w:rsidRPr="008C0AC6" w:rsidTr="002F35A3">
        <w:trPr>
          <w:cantSplit/>
          <w:trHeight w:val="1134"/>
        </w:trPr>
        <w:tc>
          <w:tcPr>
            <w:tcW w:w="2835" w:type="dxa"/>
            <w:tcBorders>
              <w:bottom w:val="single" w:sz="4" w:space="0" w:color="auto"/>
            </w:tcBorders>
          </w:tcPr>
          <w:p w:rsidR="002F35A3" w:rsidRDefault="002F35A3" w:rsidP="00E06E19">
            <w:proofErr w:type="gramStart"/>
            <w:r w:rsidRPr="005B1333">
              <w:rPr>
                <w:sz w:val="20"/>
              </w:rPr>
              <w:lastRenderedPageBreak/>
              <w:t>5</w:t>
            </w:r>
            <w:proofErr w:type="gramEnd"/>
            <w:r w:rsidRPr="005B1333">
              <w:rPr>
                <w:sz w:val="20"/>
              </w:rPr>
              <w:t xml:space="preserve">) </w:t>
            </w:r>
            <w:r w:rsidRPr="005B1333">
              <w:t>Identificar os sistemas operacionais de redes, avaliando suas possibilidades em relação a serviços e restrições.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F35A3" w:rsidRPr="008C0AC6" w:rsidRDefault="002F35A3" w:rsidP="006330AC">
            <w:pPr>
              <w:pStyle w:val="CorpoTab2"/>
            </w:pPr>
            <w:r w:rsidRPr="008C0AC6">
              <w:t>Habilidade</w:t>
            </w:r>
          </w:p>
          <w:p w:rsidR="002F35A3" w:rsidRPr="008C0AC6" w:rsidRDefault="002F35A3" w:rsidP="006330AC">
            <w:pPr>
              <w:pStyle w:val="CorpoTab2"/>
            </w:pPr>
            <w:proofErr w:type="gramStart"/>
            <w:r>
              <w:t>3,</w:t>
            </w:r>
            <w:proofErr w:type="gramEnd"/>
            <w:r>
              <w:t>5,6,7</w:t>
            </w:r>
          </w:p>
          <w:p w:rsidR="002F35A3" w:rsidRPr="008C0AC6" w:rsidRDefault="002F35A3" w:rsidP="006330AC">
            <w:pPr>
              <w:pStyle w:val="CorpoTab2"/>
            </w:pPr>
            <w:r w:rsidRPr="008C0AC6">
              <w:t>Base Tecnológica</w:t>
            </w:r>
          </w:p>
          <w:p w:rsidR="002F35A3" w:rsidRPr="008C0AC6" w:rsidRDefault="002F35A3" w:rsidP="006330AC">
            <w:pPr>
              <w:pStyle w:val="CorpoTab2"/>
            </w:pPr>
            <w:proofErr w:type="gramStart"/>
            <w:r>
              <w:t>11,</w:t>
            </w:r>
            <w:proofErr w:type="gramEnd"/>
            <w:r>
              <w:t>12,13,14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2F35A3" w:rsidRPr="002F35A3" w:rsidRDefault="002F35A3" w:rsidP="0030671B">
            <w:pPr>
              <w:pStyle w:val="Cabealho"/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>Relatórios de discussão, Seminários, observação direta, Avaliação escrita individual.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F35A3" w:rsidRPr="002F35A3" w:rsidRDefault="002F35A3" w:rsidP="0030671B">
            <w:pPr>
              <w:tabs>
                <w:tab w:val="center" w:pos="4779"/>
                <w:tab w:val="right" w:pos="9198"/>
              </w:tabs>
              <w:rPr>
                <w:sz w:val="18"/>
                <w:szCs w:val="20"/>
              </w:rPr>
            </w:pPr>
            <w:r w:rsidRPr="002F35A3">
              <w:rPr>
                <w:sz w:val="18"/>
                <w:szCs w:val="20"/>
              </w:rPr>
              <w:t xml:space="preserve">Organização de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participação, interesse, iniciativa, cooperação, organização, disciplina.</w:t>
            </w:r>
          </w:p>
          <w:p w:rsidR="002F35A3" w:rsidRPr="002F35A3" w:rsidRDefault="002F35A3" w:rsidP="0030671B">
            <w:pPr>
              <w:rPr>
                <w:sz w:val="18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F35A3" w:rsidRPr="002F35A3" w:rsidRDefault="002F35A3" w:rsidP="0030671B">
            <w:pPr>
              <w:rPr>
                <w:sz w:val="18"/>
                <w:szCs w:val="20"/>
              </w:rPr>
            </w:pPr>
            <w:proofErr w:type="gramStart"/>
            <w:r w:rsidRPr="002F35A3">
              <w:rPr>
                <w:sz w:val="18"/>
                <w:szCs w:val="20"/>
              </w:rPr>
              <w:t>Compreendeu</w:t>
            </w:r>
            <w:proofErr w:type="gramEnd"/>
            <w:r w:rsidRPr="002F35A3">
              <w:rPr>
                <w:sz w:val="18"/>
                <w:szCs w:val="20"/>
              </w:rPr>
              <w:t xml:space="preserve"> com organização de suas </w:t>
            </w:r>
            <w:proofErr w:type="spellStart"/>
            <w:r w:rsidRPr="002F35A3">
              <w:rPr>
                <w:sz w:val="18"/>
                <w:szCs w:val="20"/>
              </w:rPr>
              <w:t>idéias</w:t>
            </w:r>
            <w:proofErr w:type="spellEnd"/>
            <w:r w:rsidRPr="002F35A3">
              <w:rPr>
                <w:sz w:val="18"/>
                <w:szCs w:val="20"/>
              </w:rPr>
              <w:t>, destreza e iniciativa. Desempenho prático que evidencie o inteiro conhecimento sobre o assunto (Redes de Comunicação de Dados).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2F35A3" w:rsidRPr="00744AB5" w:rsidTr="00CA4917">
        <w:trPr>
          <w:trHeight w:val="397"/>
        </w:trPr>
        <w:tc>
          <w:tcPr>
            <w:tcW w:w="8505" w:type="dxa"/>
            <w:tcBorders>
              <w:bottom w:val="nil"/>
            </w:tcBorders>
          </w:tcPr>
          <w:p w:rsidR="002F35A3" w:rsidRPr="00220428" w:rsidRDefault="002F35A3" w:rsidP="0030671B">
            <w:pPr>
              <w:pStyle w:val="Cabealho"/>
              <w:spacing w:before="120"/>
            </w:pPr>
            <w:r w:rsidRPr="00220428">
              <w:t>Apostilas elaboradas pelo professor, disponíveis no xérox da instituição de ensino.</w:t>
            </w:r>
          </w:p>
        </w:tc>
      </w:tr>
      <w:tr w:rsidR="002F35A3" w:rsidRPr="00744AB5" w:rsidTr="00CA4917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2F35A3" w:rsidRPr="00220428" w:rsidRDefault="002F35A3" w:rsidP="0030671B">
            <w:pPr>
              <w:pStyle w:val="Cabealho"/>
              <w:spacing w:before="120"/>
            </w:pPr>
            <w:r w:rsidRPr="00220428">
              <w:t xml:space="preserve">Torres, Gabriel. Redes de Computadores Curso Completo. Rio de Janeiro – RJ: </w:t>
            </w:r>
            <w:proofErr w:type="spellStart"/>
            <w:r w:rsidRPr="00220428">
              <w:t>Axcel</w:t>
            </w:r>
            <w:proofErr w:type="spellEnd"/>
            <w:r w:rsidRPr="00220428">
              <w:t xml:space="preserve"> Books do Brasil Editora, 2001.</w:t>
            </w:r>
          </w:p>
        </w:tc>
      </w:tr>
      <w:tr w:rsidR="002F35A3" w:rsidRPr="00744AB5" w:rsidTr="00A92126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5A3" w:rsidRPr="00744AB5" w:rsidRDefault="002F35A3" w:rsidP="00A92126">
            <w:pPr>
              <w:rPr>
                <w:sz w:val="20"/>
              </w:rPr>
            </w:pP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8309FC" w:rsidRPr="00744AB5" w:rsidTr="00E2242B">
        <w:trPr>
          <w:trHeight w:val="397"/>
        </w:trPr>
        <w:tc>
          <w:tcPr>
            <w:tcW w:w="8505" w:type="dxa"/>
            <w:vAlign w:val="center"/>
          </w:tcPr>
          <w:p w:rsidR="008309FC" w:rsidRPr="00E9369C" w:rsidRDefault="008309FC" w:rsidP="00E2242B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646F6F" w:rsidP="00646F6F">
            <w:pPr>
              <w:pStyle w:val="Professor"/>
            </w:pPr>
            <w:r>
              <w:t xml:space="preserve">Luis Paulo </w:t>
            </w:r>
            <w:proofErr w:type="spellStart"/>
            <w:r>
              <w:t>Fagiolo</w:t>
            </w:r>
            <w:proofErr w:type="spellEnd"/>
            <w:r>
              <w:t xml:space="preserve"> </w:t>
            </w:r>
            <w:proofErr w:type="spellStart"/>
            <w:r>
              <w:t>Agusto</w:t>
            </w:r>
            <w:proofErr w:type="spellEnd"/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646F6F" w:rsidP="00E2242B">
            <w:pPr>
              <w:pStyle w:val="Professor"/>
            </w:pPr>
            <w:r>
              <w:t>Ronaldo Luis de Paula</w:t>
            </w:r>
          </w:p>
        </w:tc>
        <w:tc>
          <w:tcPr>
            <w:tcW w:w="1701" w:type="dxa"/>
            <w:vAlign w:val="center"/>
          </w:tcPr>
          <w:p w:rsidR="008309FC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CE0" w:rsidRDefault="00971CE0" w:rsidP="009F1DF5">
      <w:pPr>
        <w:spacing w:line="240" w:lineRule="auto"/>
      </w:pPr>
      <w:r>
        <w:separator/>
      </w:r>
    </w:p>
  </w:endnote>
  <w:endnote w:type="continuationSeparator" w:id="0">
    <w:p w:rsidR="00971CE0" w:rsidRDefault="00971CE0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92011A">
      <w:rPr>
        <w:noProof/>
      </w:rPr>
      <w:t>44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92011A">
      <w:rPr>
        <w:noProof/>
      </w:rPr>
      <w:t>50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92011A">
      <w:rPr>
        <w:noProof/>
      </w:rPr>
      <w:t>51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CE0" w:rsidRDefault="00971CE0" w:rsidP="009F1DF5">
      <w:pPr>
        <w:spacing w:line="240" w:lineRule="auto"/>
      </w:pPr>
      <w:r>
        <w:separator/>
      </w:r>
    </w:p>
  </w:footnote>
  <w:footnote w:type="continuationSeparator" w:id="0">
    <w:p w:rsidR="00971CE0" w:rsidRDefault="00971CE0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3D78"/>
    <w:multiLevelType w:val="hybridMultilevel"/>
    <w:tmpl w:val="CBCA7B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0F5A65"/>
    <w:multiLevelType w:val="hybridMultilevel"/>
    <w:tmpl w:val="25D274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16481"/>
    <w:multiLevelType w:val="hybridMultilevel"/>
    <w:tmpl w:val="0B60D4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F12D2"/>
    <w:multiLevelType w:val="hybridMultilevel"/>
    <w:tmpl w:val="79A4F3D0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7C62AA"/>
    <w:multiLevelType w:val="hybridMultilevel"/>
    <w:tmpl w:val="D222DF9E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7A54036"/>
    <w:multiLevelType w:val="hybridMultilevel"/>
    <w:tmpl w:val="4448CE8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3631E8"/>
    <w:multiLevelType w:val="hybridMultilevel"/>
    <w:tmpl w:val="F2068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7E39C2"/>
    <w:multiLevelType w:val="hybridMultilevel"/>
    <w:tmpl w:val="F74265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8A1BBF"/>
    <w:multiLevelType w:val="hybridMultilevel"/>
    <w:tmpl w:val="3D8EEE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E26C35"/>
    <w:multiLevelType w:val="hybridMultilevel"/>
    <w:tmpl w:val="2946D1C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CB2747"/>
    <w:multiLevelType w:val="hybridMultilevel"/>
    <w:tmpl w:val="139CA0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97C4B9D"/>
    <w:multiLevelType w:val="hybridMultilevel"/>
    <w:tmpl w:val="20D01E86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8"/>
  </w:num>
  <w:num w:numId="9">
    <w:abstractNumId w:val="10"/>
  </w:num>
  <w:num w:numId="10">
    <w:abstractNumId w:val="2"/>
  </w:num>
  <w:num w:numId="11">
    <w:abstractNumId w:val="0"/>
  </w:num>
  <w:num w:numId="12">
    <w:abstractNumId w:val="1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A2"/>
    <w:rsid w:val="00020503"/>
    <w:rsid w:val="0009174B"/>
    <w:rsid w:val="00131CC7"/>
    <w:rsid w:val="0019758B"/>
    <w:rsid w:val="001B1E54"/>
    <w:rsid w:val="002E51A5"/>
    <w:rsid w:val="002F35A3"/>
    <w:rsid w:val="00396977"/>
    <w:rsid w:val="003E0887"/>
    <w:rsid w:val="004176C7"/>
    <w:rsid w:val="004E7A36"/>
    <w:rsid w:val="00502990"/>
    <w:rsid w:val="00572234"/>
    <w:rsid w:val="005D72B5"/>
    <w:rsid w:val="005E7E9A"/>
    <w:rsid w:val="006330AC"/>
    <w:rsid w:val="00646F6F"/>
    <w:rsid w:val="006F4D93"/>
    <w:rsid w:val="00807725"/>
    <w:rsid w:val="008309FC"/>
    <w:rsid w:val="0088290F"/>
    <w:rsid w:val="008C0AC6"/>
    <w:rsid w:val="009042E0"/>
    <w:rsid w:val="0092011A"/>
    <w:rsid w:val="00932662"/>
    <w:rsid w:val="00971CE0"/>
    <w:rsid w:val="009C7966"/>
    <w:rsid w:val="009F1DF5"/>
    <w:rsid w:val="00A21F33"/>
    <w:rsid w:val="00A92126"/>
    <w:rsid w:val="00AA24A5"/>
    <w:rsid w:val="00AC2AC1"/>
    <w:rsid w:val="00B066E7"/>
    <w:rsid w:val="00B11044"/>
    <w:rsid w:val="00B166AA"/>
    <w:rsid w:val="00BC1A78"/>
    <w:rsid w:val="00C85699"/>
    <w:rsid w:val="00D31AE2"/>
    <w:rsid w:val="00D55CF7"/>
    <w:rsid w:val="00D56BA2"/>
    <w:rsid w:val="00D71CEB"/>
    <w:rsid w:val="00E2242B"/>
    <w:rsid w:val="00EA78F6"/>
    <w:rsid w:val="00F85941"/>
    <w:rsid w:val="00F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646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646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PTDs%20Enviados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8195A-A725-4EAE-B19B-6537730B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86</TotalTime>
  <Pages>1</Pages>
  <Words>1901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7</cp:revision>
  <cp:lastPrinted>2011-09-12T23:27:00Z</cp:lastPrinted>
  <dcterms:created xsi:type="dcterms:W3CDTF">2011-08-09T21:25:00Z</dcterms:created>
  <dcterms:modified xsi:type="dcterms:W3CDTF">2011-09-12T23:27:00Z</dcterms:modified>
</cp:coreProperties>
</file>